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4B151" w14:textId="5138F47A" w:rsidR="004808F4" w:rsidRDefault="004808F4" w:rsidP="004808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PLOT</w:t>
      </w:r>
      <w:r>
        <w:rPr>
          <w:rFonts w:cs="Times New Roman"/>
          <w:szCs w:val="24"/>
        </w:rPr>
        <w:t xml:space="preserve">       </w:t>
      </w:r>
      <w:proofErr w:type="gramStart"/>
      <w:r>
        <w:rPr>
          <w:rFonts w:cs="Times New Roman"/>
          <w:szCs w:val="24"/>
        </w:rPr>
        <w:t xml:space="preserve">  </w:t>
      </w:r>
      <w:r w:rsidR="009932B4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fl.1450)</w:t>
      </w:r>
    </w:p>
    <w:p w14:paraId="23633A75" w14:textId="63254428" w:rsidR="004808F4" w:rsidRDefault="004808F4" w:rsidP="004808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>
        <w:rPr>
          <w:rFonts w:cs="Times New Roman"/>
          <w:szCs w:val="24"/>
        </w:rPr>
        <w:t>Tailor.</w:t>
      </w:r>
    </w:p>
    <w:p w14:paraId="30C65FAA" w14:textId="77777777" w:rsidR="004808F4" w:rsidRDefault="004808F4" w:rsidP="004808F4">
      <w:pPr>
        <w:pStyle w:val="NoSpacing"/>
        <w:rPr>
          <w:rFonts w:cs="Times New Roman"/>
          <w:szCs w:val="24"/>
        </w:rPr>
      </w:pPr>
    </w:p>
    <w:p w14:paraId="4550C956" w14:textId="77777777" w:rsidR="004808F4" w:rsidRDefault="004808F4" w:rsidP="004808F4">
      <w:pPr>
        <w:pStyle w:val="NoSpacing"/>
        <w:rPr>
          <w:rFonts w:cs="Times New Roman"/>
          <w:szCs w:val="24"/>
        </w:rPr>
      </w:pPr>
    </w:p>
    <w:p w14:paraId="4748B425" w14:textId="77777777" w:rsidR="004808F4" w:rsidRDefault="004808F4" w:rsidP="004808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Sep.1450</w:t>
      </w:r>
      <w:r>
        <w:rPr>
          <w:rFonts w:cs="Times New Roman"/>
          <w:szCs w:val="24"/>
        </w:rPr>
        <w:tab/>
        <w:t xml:space="preserve">He was one of those to whom Thomas Plot of London, </w:t>
      </w:r>
      <w:proofErr w:type="spellStart"/>
      <w:r>
        <w:rPr>
          <w:rFonts w:cs="Times New Roman"/>
          <w:szCs w:val="24"/>
        </w:rPr>
        <w:t>leatherseller</w:t>
      </w:r>
      <w:proofErr w:type="spellEnd"/>
      <w:r>
        <w:rPr>
          <w:rFonts w:cs="Times New Roman"/>
          <w:szCs w:val="24"/>
        </w:rPr>
        <w:t>(q.v.),</w:t>
      </w:r>
    </w:p>
    <w:p w14:paraId="4B33C95B" w14:textId="77777777" w:rsidR="004808F4" w:rsidRDefault="004808F4" w:rsidP="004808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1CC080B4" w14:textId="77777777" w:rsidR="004808F4" w:rsidRDefault="004808F4" w:rsidP="004808F4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.175)</w:t>
      </w:r>
    </w:p>
    <w:p w14:paraId="2016284C" w14:textId="77777777" w:rsidR="004808F4" w:rsidRDefault="004808F4" w:rsidP="004808F4">
      <w:pPr>
        <w:pStyle w:val="NoSpacing"/>
        <w:rPr>
          <w:rFonts w:cs="Times New Roman"/>
          <w:szCs w:val="24"/>
        </w:rPr>
      </w:pPr>
    </w:p>
    <w:p w14:paraId="0D14BA36" w14:textId="77777777" w:rsidR="004808F4" w:rsidRDefault="004808F4" w:rsidP="004808F4">
      <w:pPr>
        <w:pStyle w:val="NoSpacing"/>
        <w:rPr>
          <w:rFonts w:cs="Times New Roman"/>
          <w:szCs w:val="24"/>
        </w:rPr>
      </w:pPr>
    </w:p>
    <w:p w14:paraId="6F3871D8" w14:textId="77777777" w:rsidR="004808F4" w:rsidRDefault="004808F4" w:rsidP="004808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September 2023</w:t>
      </w:r>
    </w:p>
    <w:p w14:paraId="5CD100C4" w14:textId="63746F91" w:rsidR="004808F4" w:rsidRPr="004808F4" w:rsidRDefault="004808F4" w:rsidP="004808F4">
      <w:pPr>
        <w:pStyle w:val="NoSpacing"/>
        <w:rPr>
          <w:rFonts w:cs="Times New Roman"/>
          <w:szCs w:val="24"/>
          <w:u w:val="single"/>
        </w:rPr>
      </w:pPr>
    </w:p>
    <w:p w14:paraId="71AFD81F" w14:textId="584E6FCF" w:rsidR="004808F4" w:rsidRPr="004808F4" w:rsidRDefault="004808F4" w:rsidP="004808F4">
      <w:pPr>
        <w:pStyle w:val="NoSpacing"/>
        <w:rPr>
          <w:rFonts w:cs="Times New Roman"/>
          <w:szCs w:val="24"/>
        </w:rPr>
      </w:pPr>
    </w:p>
    <w:p w14:paraId="2A6F5AEF" w14:textId="2158ED28" w:rsidR="004808F4" w:rsidRPr="004808F4" w:rsidRDefault="004808F4" w:rsidP="004808F4">
      <w:pPr>
        <w:pStyle w:val="NoSpacing"/>
        <w:rPr>
          <w:rFonts w:cs="Times New Roman"/>
          <w:szCs w:val="24"/>
        </w:rPr>
      </w:pPr>
    </w:p>
    <w:p w14:paraId="7004C4EE" w14:textId="5EFC6762" w:rsidR="004808F4" w:rsidRPr="004808F4" w:rsidRDefault="004808F4" w:rsidP="004808F4">
      <w:pPr>
        <w:pStyle w:val="NoSpacing"/>
        <w:rPr>
          <w:rFonts w:cs="Times New Roman"/>
          <w:szCs w:val="24"/>
        </w:rPr>
      </w:pPr>
    </w:p>
    <w:p w14:paraId="3C7F247E" w14:textId="579E7A99" w:rsidR="003F6AED" w:rsidRPr="003F6AED" w:rsidRDefault="003F6AED" w:rsidP="00543357">
      <w:pPr>
        <w:pStyle w:val="NoSpacing"/>
        <w:rPr>
          <w:rFonts w:cs="Times New Roman"/>
          <w:szCs w:val="24"/>
        </w:rPr>
      </w:pPr>
    </w:p>
    <w:sectPr w:rsidR="003F6AED" w:rsidRPr="003F6A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15385" w14:textId="77777777" w:rsidR="00543357" w:rsidRDefault="00543357" w:rsidP="009139A6">
      <w:r>
        <w:separator/>
      </w:r>
    </w:p>
  </w:endnote>
  <w:endnote w:type="continuationSeparator" w:id="0">
    <w:p w14:paraId="30871F87" w14:textId="77777777" w:rsidR="00543357" w:rsidRDefault="005433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935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EF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D5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F34DE" w14:textId="77777777" w:rsidR="00543357" w:rsidRDefault="00543357" w:rsidP="009139A6">
      <w:r>
        <w:separator/>
      </w:r>
    </w:p>
  </w:footnote>
  <w:footnote w:type="continuationSeparator" w:id="0">
    <w:p w14:paraId="5428A26D" w14:textId="77777777" w:rsidR="00543357" w:rsidRDefault="005433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98A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880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08B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57"/>
    <w:rsid w:val="000666E0"/>
    <w:rsid w:val="000F7967"/>
    <w:rsid w:val="002510B7"/>
    <w:rsid w:val="003F6AED"/>
    <w:rsid w:val="004808F4"/>
    <w:rsid w:val="005342E5"/>
    <w:rsid w:val="00543357"/>
    <w:rsid w:val="005C130B"/>
    <w:rsid w:val="00826F5C"/>
    <w:rsid w:val="009139A6"/>
    <w:rsid w:val="009448BB"/>
    <w:rsid w:val="00947624"/>
    <w:rsid w:val="009932B4"/>
    <w:rsid w:val="00A3176C"/>
    <w:rsid w:val="00AE65F8"/>
    <w:rsid w:val="00BA00AB"/>
    <w:rsid w:val="00C338EB"/>
    <w:rsid w:val="00CB4ED9"/>
    <w:rsid w:val="00EB3209"/>
    <w:rsid w:val="00EB3E70"/>
    <w:rsid w:val="00EB7EA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0D635"/>
  <w15:chartTrackingRefBased/>
  <w15:docId w15:val="{62EDB5E5-386D-4485-A846-862898CD4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2023-09-07T15:44:00Z</dcterms:created>
  <dcterms:modified xsi:type="dcterms:W3CDTF">2023-09-07T17:59:00Z</dcterms:modified>
</cp:coreProperties>
</file>